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03" w:rsidRPr="001F3F69" w:rsidRDefault="00CB5C03" w:rsidP="006F348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>Информационно – статистический  обзор</w:t>
      </w:r>
    </w:p>
    <w:p w:rsidR="00CB5C03" w:rsidRPr="001F3F69" w:rsidRDefault="00CB5C03" w:rsidP="006F3485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в администрацию Верх-Коенского  сельсовета за </w:t>
      </w:r>
      <w:r>
        <w:rPr>
          <w:rFonts w:ascii="Times New Roman" w:hAnsi="Times New Roman" w:cs="Times New Roman"/>
          <w:sz w:val="28"/>
          <w:szCs w:val="28"/>
        </w:rPr>
        <w:t>январь 2018</w:t>
      </w:r>
      <w:r w:rsidRPr="001F3F69">
        <w:rPr>
          <w:rFonts w:ascii="Times New Roman" w:hAnsi="Times New Roman" w:cs="Times New Roman"/>
          <w:sz w:val="28"/>
          <w:szCs w:val="28"/>
        </w:rPr>
        <w:t xml:space="preserve"> года (в сравнении с предыдущим </w:t>
      </w:r>
      <w:r>
        <w:rPr>
          <w:rFonts w:ascii="Times New Roman" w:hAnsi="Times New Roman" w:cs="Times New Roman"/>
          <w:sz w:val="28"/>
          <w:szCs w:val="28"/>
        </w:rPr>
        <w:t>годом</w:t>
      </w:r>
      <w:r w:rsidRPr="001F3F69">
        <w:rPr>
          <w:rFonts w:ascii="Times New Roman" w:hAnsi="Times New Roman" w:cs="Times New Roman"/>
          <w:sz w:val="28"/>
          <w:szCs w:val="28"/>
        </w:rPr>
        <w:t>).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CB5C03" w:rsidRPr="001F3F69" w:rsidRDefault="00CB5C03" w:rsidP="006F3485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 xml:space="preserve">В администрацию Верх-Коенского сельсовета за </w:t>
      </w:r>
      <w:r>
        <w:rPr>
          <w:rFonts w:ascii="Times New Roman" w:hAnsi="Times New Roman" w:cs="Times New Roman"/>
          <w:sz w:val="28"/>
          <w:szCs w:val="28"/>
        </w:rPr>
        <w:t>январь 2018 года поступило 2</w:t>
      </w:r>
      <w:r w:rsidRPr="001F3F69">
        <w:rPr>
          <w:rFonts w:ascii="Times New Roman" w:hAnsi="Times New Roman" w:cs="Times New Roman"/>
          <w:sz w:val="28"/>
          <w:szCs w:val="28"/>
        </w:rPr>
        <w:t xml:space="preserve">(в </w:t>
      </w:r>
      <w:r>
        <w:rPr>
          <w:rFonts w:ascii="Times New Roman" w:hAnsi="Times New Roman" w:cs="Times New Roman"/>
          <w:sz w:val="28"/>
          <w:szCs w:val="28"/>
        </w:rPr>
        <w:t xml:space="preserve">январе </w:t>
      </w:r>
      <w:r w:rsidRPr="001F3F69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1F3F69">
        <w:rPr>
          <w:rFonts w:ascii="Times New Roman" w:hAnsi="Times New Roman" w:cs="Times New Roman"/>
          <w:sz w:val="28"/>
          <w:szCs w:val="28"/>
        </w:rPr>
        <w:t xml:space="preserve">года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F3F69">
        <w:rPr>
          <w:rFonts w:ascii="Times New Roman" w:hAnsi="Times New Roman" w:cs="Times New Roman"/>
          <w:sz w:val="28"/>
          <w:szCs w:val="28"/>
        </w:rPr>
        <w:t>) обращения  граждан, в том числе:</w:t>
      </w:r>
    </w:p>
    <w:p w:rsidR="00CB5C03" w:rsidRPr="001F3F69" w:rsidRDefault="00CB5C03" w:rsidP="006F348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Письменных обращений  -  0</w:t>
      </w:r>
      <w:r w:rsidRPr="001F3F69">
        <w:rPr>
          <w:rFonts w:ascii="Times New Roman" w:hAnsi="Times New Roman" w:cs="Times New Roman"/>
          <w:sz w:val="28"/>
          <w:szCs w:val="28"/>
        </w:rPr>
        <w:t xml:space="preserve">/ (в </w:t>
      </w:r>
      <w:r>
        <w:rPr>
          <w:rFonts w:ascii="Times New Roman" w:hAnsi="Times New Roman" w:cs="Times New Roman"/>
          <w:sz w:val="28"/>
          <w:szCs w:val="28"/>
        </w:rPr>
        <w:t>январе</w:t>
      </w:r>
      <w:r w:rsidRPr="001F3F6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F3F69">
        <w:rPr>
          <w:rFonts w:ascii="Times New Roman" w:hAnsi="Times New Roman" w:cs="Times New Roman"/>
          <w:sz w:val="28"/>
          <w:szCs w:val="28"/>
        </w:rPr>
        <w:t>года -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F3F69">
        <w:rPr>
          <w:rFonts w:ascii="Times New Roman" w:hAnsi="Times New Roman" w:cs="Times New Roman"/>
          <w:sz w:val="28"/>
          <w:szCs w:val="28"/>
        </w:rPr>
        <w:t>), из них в форме электронного документа- 0/0.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>2. «Социальная сфера» 0/0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0</w:t>
      </w:r>
      <w:r w:rsidRPr="001F3F6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 xml:space="preserve">5.«Жилищно-коммунальная  сфера»: </w:t>
      </w:r>
      <w:r>
        <w:rPr>
          <w:rFonts w:ascii="Times New Roman" w:hAnsi="Times New Roman" w:cs="Times New Roman"/>
          <w:sz w:val="28"/>
          <w:szCs w:val="28"/>
        </w:rPr>
        <w:t>0/0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F3F69">
        <w:rPr>
          <w:rFonts w:ascii="Times New Roman" w:hAnsi="Times New Roman" w:cs="Times New Roman"/>
          <w:sz w:val="28"/>
          <w:szCs w:val="28"/>
        </w:rPr>
        <w:t>опросы, содержащиеся в обращении граждан: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- 0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CB5C03" w:rsidRPr="001F3F69" w:rsidRDefault="00CB5C03" w:rsidP="006F3485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>Принято на личном приеме главой с</w:t>
      </w:r>
      <w:r>
        <w:rPr>
          <w:rFonts w:ascii="Times New Roman" w:hAnsi="Times New Roman" w:cs="Times New Roman"/>
          <w:sz w:val="28"/>
          <w:szCs w:val="28"/>
        </w:rPr>
        <w:t>ельсовета (устные обращения) – 2</w:t>
      </w:r>
      <w:r w:rsidRPr="001F3F6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F69">
        <w:rPr>
          <w:rFonts w:ascii="Times New Roman" w:hAnsi="Times New Roman" w:cs="Times New Roman"/>
          <w:sz w:val="28"/>
          <w:szCs w:val="28"/>
        </w:rPr>
        <w:t xml:space="preserve">(в </w:t>
      </w:r>
      <w:r>
        <w:rPr>
          <w:rFonts w:ascii="Times New Roman" w:hAnsi="Times New Roman" w:cs="Times New Roman"/>
          <w:sz w:val="28"/>
          <w:szCs w:val="28"/>
        </w:rPr>
        <w:t>январе 2017года  -1)</w:t>
      </w:r>
      <w:r w:rsidRPr="001F3F69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F69">
        <w:rPr>
          <w:rFonts w:ascii="Times New Roman" w:hAnsi="Times New Roman" w:cs="Times New Roman"/>
          <w:sz w:val="28"/>
          <w:szCs w:val="28"/>
        </w:rPr>
        <w:t>«Государство, общество, политика»  0/0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>2. «Социальная сфера» 0/0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«Экономика»  2</w:t>
      </w:r>
      <w:r w:rsidRPr="001F3F69">
        <w:rPr>
          <w:rFonts w:ascii="Times New Roman" w:hAnsi="Times New Roman" w:cs="Times New Roman"/>
          <w:sz w:val="28"/>
          <w:szCs w:val="28"/>
        </w:rPr>
        <w:t>/0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>5.«Жи</w:t>
      </w:r>
      <w:r>
        <w:rPr>
          <w:rFonts w:ascii="Times New Roman" w:hAnsi="Times New Roman" w:cs="Times New Roman"/>
          <w:sz w:val="28"/>
          <w:szCs w:val="28"/>
        </w:rPr>
        <w:t>лищно-коммунальная  сфера»: 0/ 1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- 2</w:t>
      </w:r>
    </w:p>
    <w:p w:rsidR="00CB5C03" w:rsidRPr="001F3F69" w:rsidRDefault="00CB5C03" w:rsidP="006F3485">
      <w:pPr>
        <w:pStyle w:val="NoSpacing"/>
        <w:ind w:firstLine="708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 xml:space="preserve">Обращений по телефону поступило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F3F69">
        <w:rPr>
          <w:rFonts w:ascii="Times New Roman" w:hAnsi="Times New Roman" w:cs="Times New Roman"/>
          <w:sz w:val="28"/>
          <w:szCs w:val="28"/>
        </w:rPr>
        <w:t>/ 0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 xml:space="preserve">Даны разъяснения -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CB5C03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F3F69"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CB5C03" w:rsidRPr="001F3F69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CB5C03" w:rsidRPr="00646E26" w:rsidRDefault="00CB5C03" w:rsidP="006F348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646E26">
        <w:rPr>
          <w:rFonts w:ascii="Times New Roman" w:hAnsi="Times New Roman" w:cs="Times New Roman"/>
          <w:sz w:val="28"/>
          <w:szCs w:val="28"/>
        </w:rPr>
        <w:t>Специалист   администрации                                              И.А.Сапунова</w:t>
      </w:r>
    </w:p>
    <w:p w:rsidR="00CB5C03" w:rsidRPr="00646E26" w:rsidRDefault="00CB5C03" w:rsidP="006F348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B5C03" w:rsidRPr="006F3485" w:rsidRDefault="00CB5C03" w:rsidP="006F3485"/>
    <w:sectPr w:rsidR="00CB5C03" w:rsidRPr="006F3485" w:rsidSect="00646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522D"/>
    <w:rsid w:val="001F3F69"/>
    <w:rsid w:val="00371967"/>
    <w:rsid w:val="0038204D"/>
    <w:rsid w:val="00595AB8"/>
    <w:rsid w:val="006445E9"/>
    <w:rsid w:val="00646E26"/>
    <w:rsid w:val="006F3485"/>
    <w:rsid w:val="0083522D"/>
    <w:rsid w:val="00904451"/>
    <w:rsid w:val="00C9674A"/>
    <w:rsid w:val="00CB5C03"/>
    <w:rsid w:val="00E6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AB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3522D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74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203</Words>
  <Characters>1160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User</cp:lastModifiedBy>
  <cp:revision>8</cp:revision>
  <dcterms:created xsi:type="dcterms:W3CDTF">2017-11-02T02:05:00Z</dcterms:created>
  <dcterms:modified xsi:type="dcterms:W3CDTF">2018-02-01T02:28:00Z</dcterms:modified>
</cp:coreProperties>
</file>